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C432A" w14:textId="7F5B108B" w:rsidR="00841A1A" w:rsidRDefault="00841A1A" w:rsidP="00841A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RAYNALD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(fl.140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3797428" w14:textId="77777777" w:rsidR="00841A1A" w:rsidRDefault="00841A1A" w:rsidP="00841A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5569EA76" w14:textId="77777777" w:rsidR="00841A1A" w:rsidRDefault="00841A1A" w:rsidP="00841A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549917" w14:textId="77777777" w:rsidR="00841A1A" w:rsidRDefault="00841A1A" w:rsidP="00841A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81FA98" w14:textId="3B7A4983" w:rsidR="00841A1A" w:rsidRDefault="00841A1A" w:rsidP="00841A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tonsure.   </w:t>
      </w:r>
    </w:p>
    <w:p w14:paraId="307780FF" w14:textId="398773F8" w:rsidR="00841A1A" w:rsidRDefault="00841A1A" w:rsidP="00841A1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(“Stafford Register” pp.435 and 42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39C8010" w14:textId="77777777" w:rsidR="00841A1A" w:rsidRDefault="00841A1A" w:rsidP="00841A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E9E650" w14:textId="77777777" w:rsidR="00841A1A" w:rsidRDefault="00841A1A" w:rsidP="00841A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3578B0" w14:textId="77777777" w:rsidR="00841A1A" w:rsidRDefault="00841A1A" w:rsidP="00841A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September 2021</w:t>
      </w:r>
    </w:p>
    <w:p w14:paraId="179DD926" w14:textId="6363A172" w:rsidR="00BA00AB" w:rsidRPr="00841A1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41A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77B00" w14:textId="77777777" w:rsidR="00841A1A" w:rsidRDefault="00841A1A" w:rsidP="009139A6">
      <w:r>
        <w:separator/>
      </w:r>
    </w:p>
  </w:endnote>
  <w:endnote w:type="continuationSeparator" w:id="0">
    <w:p w14:paraId="45E56242" w14:textId="77777777" w:rsidR="00841A1A" w:rsidRDefault="00841A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28E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C473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A8A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04E4A" w14:textId="77777777" w:rsidR="00841A1A" w:rsidRDefault="00841A1A" w:rsidP="009139A6">
      <w:r>
        <w:separator/>
      </w:r>
    </w:p>
  </w:footnote>
  <w:footnote w:type="continuationSeparator" w:id="0">
    <w:p w14:paraId="4AD1E836" w14:textId="77777777" w:rsidR="00841A1A" w:rsidRDefault="00841A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078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7E4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42D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A1A"/>
    <w:rsid w:val="000666E0"/>
    <w:rsid w:val="002510B7"/>
    <w:rsid w:val="005C130B"/>
    <w:rsid w:val="00826F5C"/>
    <w:rsid w:val="00841A1A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13E88"/>
  <w15:chartTrackingRefBased/>
  <w15:docId w15:val="{8CDE0682-57C1-4A06-8858-671E4194A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2021-09-11T18:24:00Z</dcterms:created>
  <dcterms:modified xsi:type="dcterms:W3CDTF">2021-09-11T18:25:00Z</dcterms:modified>
</cp:coreProperties>
</file>